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Mansfield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Mansfield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Mansfield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Mansfield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Mansfield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Mansfield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Mansfield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Mansfield is estimated to be </w:t>
      </w:r>
      <w:r w:rsidRPr="00773DF7">
        <w:rPr>
          <w:rFonts w:ascii="Libre Franklin Light" w:eastAsia="Times New Roman" w:hAnsi="Libre Franklin Light" w:cs="Calibri Light"/>
          <w:b/>
          <w:bCs/>
          <w:color w:val="C45911" w:themeColor="accent2" w:themeShade="BF"/>
        </w:rPr>
        <w:t xml:space="preserve">£1,940,746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Mansfield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Mansfield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s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Mansfield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s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Mansfield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Mansfield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s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Mansfield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Mansfield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Mansfield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Mansfield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Mansfield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Mansfield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£1,940,746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Mansfield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£31,612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£653,745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£46,832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£1,171,238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£1,940,746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Mansfield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Mansfield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Mansfield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Mansfield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Mansfield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Mansfield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Mansfield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Mansfield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C99D564-F604-47CE-A4AE-A613D5D56E5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